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B9B43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BLOWER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6302DB6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Cobbler.</w:t>
      </w:r>
    </w:p>
    <w:p w14:paraId="715666D2" w14:textId="77777777" w:rsidR="005265EC" w:rsidRDefault="005265EC" w:rsidP="005265EC">
      <w:pPr>
        <w:pStyle w:val="NoSpacing"/>
        <w:rPr>
          <w:rFonts w:cs="Times New Roman"/>
          <w:szCs w:val="24"/>
        </w:rPr>
      </w:pPr>
    </w:p>
    <w:p w14:paraId="1AB37FFA" w14:textId="77777777" w:rsidR="005265EC" w:rsidRDefault="005265EC" w:rsidP="005265EC">
      <w:pPr>
        <w:pStyle w:val="NoSpacing"/>
        <w:rPr>
          <w:rFonts w:cs="Times New Roman"/>
          <w:szCs w:val="24"/>
        </w:rPr>
      </w:pPr>
    </w:p>
    <w:p w14:paraId="73414CB2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Holme</w:t>
      </w:r>
      <w:proofErr w:type="spellEnd"/>
      <w:r>
        <w:rPr>
          <w:rFonts w:cs="Times New Roman"/>
          <w:szCs w:val="24"/>
        </w:rPr>
        <w:t>(q.v.) brought a plaint of trespass and assault against him and</w:t>
      </w:r>
    </w:p>
    <w:p w14:paraId="2B282F51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Edmund </w:t>
      </w:r>
      <w:proofErr w:type="spellStart"/>
      <w:r>
        <w:rPr>
          <w:rFonts w:cs="Times New Roman"/>
          <w:szCs w:val="24"/>
        </w:rPr>
        <w:t>Benynge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Wiggenhall</w:t>
      </w:r>
      <w:proofErr w:type="spellEnd"/>
      <w:r>
        <w:rPr>
          <w:rFonts w:cs="Times New Roman"/>
          <w:szCs w:val="24"/>
        </w:rPr>
        <w:t>(q.v.).</w:t>
      </w:r>
    </w:p>
    <w:p w14:paraId="3FAC0A92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3B86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461E5C34" w14:textId="77777777" w:rsidR="005265EC" w:rsidRDefault="005265EC" w:rsidP="005265EC">
      <w:pPr>
        <w:pStyle w:val="NoSpacing"/>
        <w:rPr>
          <w:rFonts w:cs="Times New Roman"/>
          <w:szCs w:val="24"/>
        </w:rPr>
      </w:pPr>
    </w:p>
    <w:p w14:paraId="15C41694" w14:textId="77777777" w:rsidR="005265EC" w:rsidRDefault="005265EC" w:rsidP="005265EC">
      <w:pPr>
        <w:pStyle w:val="NoSpacing"/>
        <w:rPr>
          <w:rFonts w:cs="Times New Roman"/>
          <w:szCs w:val="24"/>
        </w:rPr>
      </w:pPr>
    </w:p>
    <w:p w14:paraId="1EA2DD85" w14:textId="77777777" w:rsidR="005265EC" w:rsidRDefault="005265EC" w:rsidP="00526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2023</w:t>
      </w:r>
    </w:p>
    <w:p w14:paraId="3DF151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3875A" w14:textId="77777777" w:rsidR="005265EC" w:rsidRDefault="005265EC" w:rsidP="009139A6">
      <w:r>
        <w:separator/>
      </w:r>
    </w:p>
  </w:endnote>
  <w:endnote w:type="continuationSeparator" w:id="0">
    <w:p w14:paraId="53A8AF37" w14:textId="77777777" w:rsidR="005265EC" w:rsidRDefault="00526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02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BB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442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727D1" w14:textId="77777777" w:rsidR="005265EC" w:rsidRDefault="005265EC" w:rsidP="009139A6">
      <w:r>
        <w:separator/>
      </w:r>
    </w:p>
  </w:footnote>
  <w:footnote w:type="continuationSeparator" w:id="0">
    <w:p w14:paraId="5DBFEC7E" w14:textId="77777777" w:rsidR="005265EC" w:rsidRDefault="00526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BA2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420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A97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5EC"/>
    <w:rsid w:val="000666E0"/>
    <w:rsid w:val="002510B7"/>
    <w:rsid w:val="005265E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1C409"/>
  <w15:chartTrackingRefBased/>
  <w15:docId w15:val="{5B3FB47F-5DF1-4ABD-AD54-B68A81E4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65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2023-04-04T09:04:00Z</dcterms:created>
  <dcterms:modified xsi:type="dcterms:W3CDTF">2023-04-04T09:05:00Z</dcterms:modified>
</cp:coreProperties>
</file>